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272" w:rsidRPr="00B529D2" w:rsidRDefault="00534272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___________________________________________</w:t>
      </w:r>
    </w:p>
    <w:p w:rsidR="00534272" w:rsidRPr="00B529D2" w:rsidRDefault="00534272" w:rsidP="00AD2576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>(наименование исполнительного</w:t>
      </w:r>
    </w:p>
    <w:p w:rsidR="00534272" w:rsidRPr="00B529D2" w:rsidRDefault="00534272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        органа государственной власти</w:t>
      </w:r>
    </w:p>
    <w:p w:rsidR="00534272" w:rsidRPr="00B529D2" w:rsidRDefault="00534272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    (или: органа местного самоуправления))</w:t>
      </w:r>
    </w:p>
    <w:p w:rsidR="00534272" w:rsidRPr="00B529D2" w:rsidRDefault="00534272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адрес: ____________________________________</w:t>
      </w:r>
    </w:p>
    <w:p w:rsidR="00534272" w:rsidRPr="00B529D2" w:rsidRDefault="00534272" w:rsidP="00AD2576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sz w:val="20"/>
          <w:szCs w:val="20"/>
        </w:rPr>
      </w:pPr>
    </w:p>
    <w:p w:rsidR="00534272" w:rsidRPr="00B529D2" w:rsidRDefault="00534272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от ________________________________________</w:t>
      </w:r>
    </w:p>
    <w:p w:rsidR="00534272" w:rsidRPr="00B529D2" w:rsidRDefault="00534272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           (наименование или Ф.И.О.)</w:t>
      </w:r>
    </w:p>
    <w:p w:rsidR="00534272" w:rsidRPr="00B529D2" w:rsidRDefault="00534272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адрес: ___________________________________,</w:t>
      </w:r>
    </w:p>
    <w:p w:rsidR="00534272" w:rsidRPr="00B529D2" w:rsidRDefault="00534272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телефон: _______________, факс: __________,</w:t>
      </w:r>
    </w:p>
    <w:p w:rsidR="00534272" w:rsidRPr="00B529D2" w:rsidRDefault="00534272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адрес электронной почты: __________________</w:t>
      </w:r>
    </w:p>
    <w:p w:rsidR="00534272" w:rsidRPr="00B529D2" w:rsidRDefault="00534272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534272" w:rsidRPr="00B529D2" w:rsidRDefault="00534272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534272" w:rsidRPr="00B529D2" w:rsidRDefault="00534272" w:rsidP="00AD257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ЗАЯВЛЕНИЕ</w:t>
      </w:r>
    </w:p>
    <w:p w:rsidR="00534272" w:rsidRPr="00B529D2" w:rsidRDefault="00534272" w:rsidP="00AD257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34272" w:rsidRPr="00B529D2" w:rsidRDefault="00534272" w:rsidP="00AD257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Прошу предоставить земельный участок в безвозмездное пользование из земель _______________________, площадью ______ га,</w:t>
      </w:r>
      <w:r>
        <w:rPr>
          <w:rFonts w:ascii="Times New Roman" w:hAnsi="Times New Roman" w:cs="Times New Roman"/>
        </w:rPr>
        <w:t xml:space="preserve"> </w:t>
      </w:r>
      <w:r w:rsidRPr="00B529D2">
        <w:rPr>
          <w:rFonts w:ascii="Times New Roman" w:hAnsi="Times New Roman" w:cs="Times New Roman"/>
        </w:rPr>
        <w:t>для ____________________________________с кадастровым номером ________________ предназначенный для _________________</w:t>
      </w:r>
      <w:r>
        <w:rPr>
          <w:rFonts w:ascii="Times New Roman" w:hAnsi="Times New Roman" w:cs="Times New Roman"/>
        </w:rPr>
        <w:t>___________________________________________________________________</w:t>
      </w:r>
      <w:r w:rsidRPr="00B529D2">
        <w:rPr>
          <w:rFonts w:ascii="Times New Roman" w:hAnsi="Times New Roman" w:cs="Times New Roman"/>
        </w:rPr>
        <w:t xml:space="preserve"> , расположенный по адресу:_____________________</w:t>
      </w:r>
      <w:r>
        <w:rPr>
          <w:rFonts w:ascii="Times New Roman" w:hAnsi="Times New Roman" w:cs="Times New Roman"/>
        </w:rPr>
        <w:t>__________________________________</w:t>
      </w:r>
      <w:r w:rsidRPr="00B529D2">
        <w:rPr>
          <w:rFonts w:ascii="Times New Roman" w:hAnsi="Times New Roman" w:cs="Times New Roman"/>
        </w:rPr>
        <w:t>.</w:t>
      </w:r>
    </w:p>
    <w:p w:rsidR="00534272" w:rsidRPr="00B529D2" w:rsidRDefault="00534272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:rsidR="00534272" w:rsidRPr="00B529D2" w:rsidRDefault="00534272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529D2">
        <w:rPr>
          <w:rFonts w:ascii="Times New Roman" w:hAnsi="Times New Roman" w:cs="Times New Roman"/>
          <w:spacing w:val="-8"/>
          <w:sz w:val="24"/>
          <w:szCs w:val="24"/>
        </w:rPr>
        <w:t xml:space="preserve">   Приложения: (указывается список прилагаемых к заявлению документов):</w:t>
      </w:r>
    </w:p>
    <w:p w:rsidR="00534272" w:rsidRPr="00B529D2" w:rsidRDefault="00534272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529D2">
        <w:rPr>
          <w:rFonts w:ascii="Times New Roman" w:hAnsi="Times New Roman" w:cs="Times New Roman"/>
          <w:spacing w:val="-8"/>
          <w:sz w:val="24"/>
          <w:szCs w:val="24"/>
        </w:rPr>
        <w:t xml:space="preserve">___________________________________________________________________________________ </w:t>
      </w:r>
    </w:p>
    <w:p w:rsidR="00534272" w:rsidRPr="00B529D2" w:rsidRDefault="00534272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529D2">
        <w:rPr>
          <w:rFonts w:ascii="Times New Roman" w:hAnsi="Times New Roman" w:cs="Times New Roman"/>
          <w:spacing w:val="-8"/>
          <w:sz w:val="24"/>
          <w:szCs w:val="24"/>
        </w:rPr>
        <w:t>___________________________________________________________________________________</w:t>
      </w:r>
    </w:p>
    <w:p w:rsidR="00534272" w:rsidRPr="00B529D2" w:rsidRDefault="00534272" w:rsidP="00AD2576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534272" w:rsidRPr="00B529D2" w:rsidRDefault="00534272" w:rsidP="00AD257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34272" w:rsidRPr="00B529D2" w:rsidRDefault="00534272" w:rsidP="00AD257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34272" w:rsidRPr="00B529D2" w:rsidRDefault="00534272" w:rsidP="00AD25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/____________ / ____________________________________________________</w:t>
      </w:r>
    </w:p>
    <w:p w:rsidR="00534272" w:rsidRPr="00B529D2" w:rsidRDefault="00534272" w:rsidP="00AD2576">
      <w:pPr>
        <w:spacing w:after="0" w:line="240" w:lineRule="auto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(подпись)        (Ф.И.О., должность представителя юридического лица)</w:t>
      </w:r>
    </w:p>
    <w:p w:rsidR="00534272" w:rsidRPr="00B529D2" w:rsidRDefault="00534272" w:rsidP="00AD257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34272" w:rsidRPr="00B529D2" w:rsidRDefault="00534272" w:rsidP="00AD25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М.П.                       /____/ ________________ 20__ года.</w:t>
      </w:r>
    </w:p>
    <w:p w:rsidR="00534272" w:rsidRPr="00B529D2" w:rsidRDefault="00534272" w:rsidP="00AD257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34272" w:rsidRDefault="00534272">
      <w:bookmarkStart w:id="0" w:name="_GoBack"/>
      <w:bookmarkEnd w:id="0"/>
    </w:p>
    <w:sectPr w:rsidR="00534272" w:rsidSect="00865E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3DDF"/>
    <w:rsid w:val="000E1473"/>
    <w:rsid w:val="001C13DF"/>
    <w:rsid w:val="002E65BF"/>
    <w:rsid w:val="004040F8"/>
    <w:rsid w:val="00534272"/>
    <w:rsid w:val="00777F00"/>
    <w:rsid w:val="007B2007"/>
    <w:rsid w:val="00865EC7"/>
    <w:rsid w:val="00A664C9"/>
    <w:rsid w:val="00AD2576"/>
    <w:rsid w:val="00B529D2"/>
    <w:rsid w:val="00B93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576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D257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231</Words>
  <Characters>1318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2017-09-06T17:10:00Z</cp:lastPrinted>
  <dcterms:created xsi:type="dcterms:W3CDTF">2017-07-17T12:23:00Z</dcterms:created>
  <dcterms:modified xsi:type="dcterms:W3CDTF">2017-09-07T06:01:00Z</dcterms:modified>
</cp:coreProperties>
</file>